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DD4" w:rsidRPr="003123A8" w:rsidRDefault="00D92DD4" w:rsidP="003123A8">
      <w:pPr>
        <w:pStyle w:val="BodyText"/>
        <w:jc w:val="both"/>
      </w:pP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</w:r>
      <w:r w:rsidRPr="003123A8">
        <w:tab/>
        <w:t>ПРОЕКТ</w:t>
      </w:r>
    </w:p>
    <w:p w:rsidR="00D92DD4" w:rsidRPr="003123A8" w:rsidRDefault="00D92DD4" w:rsidP="003123A8">
      <w:pPr>
        <w:pStyle w:val="Heading4"/>
        <w:jc w:val="center"/>
      </w:pPr>
      <w:r w:rsidRPr="003123A8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47640007" r:id="rId6"/>
        </w:object>
      </w:r>
    </w:p>
    <w:p w:rsidR="00D92DD4" w:rsidRPr="003123A8" w:rsidRDefault="00D92DD4" w:rsidP="003123A8">
      <w:pPr>
        <w:pStyle w:val="Heading2"/>
        <w:rPr>
          <w:lang w:val="uk-UA"/>
        </w:rPr>
      </w:pPr>
      <w:r w:rsidRPr="003123A8">
        <w:rPr>
          <w:lang w:val="uk-UA"/>
        </w:rPr>
        <w:t>УКРАЇНА</w:t>
      </w:r>
    </w:p>
    <w:p w:rsidR="00D92DD4" w:rsidRPr="00C46D33" w:rsidRDefault="00D92DD4" w:rsidP="003123A8">
      <w:pPr>
        <w:pStyle w:val="Heading3"/>
        <w:rPr>
          <w:b/>
          <w:bCs/>
          <w:sz w:val="28"/>
          <w:szCs w:val="28"/>
        </w:rPr>
      </w:pPr>
      <w:r w:rsidRPr="00C46D33">
        <w:rPr>
          <w:b/>
          <w:bCs/>
          <w:sz w:val="28"/>
          <w:szCs w:val="28"/>
        </w:rPr>
        <w:t>Пологівська районна рада</w:t>
      </w:r>
    </w:p>
    <w:p w:rsidR="00D92DD4" w:rsidRPr="003123A8" w:rsidRDefault="00D92DD4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D92DD4" w:rsidRPr="007A16B3" w:rsidRDefault="00D92DD4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7A16B3">
        <w:rPr>
          <w:b/>
          <w:bCs/>
          <w:i/>
          <w:iCs/>
          <w:sz w:val="28"/>
          <w:szCs w:val="28"/>
          <w:lang w:val="uk-UA"/>
        </w:rPr>
        <w:t>сьомого скликання</w:t>
      </w:r>
    </w:p>
    <w:p w:rsidR="00D92DD4" w:rsidRPr="007A16B3" w:rsidRDefault="00D92DD4" w:rsidP="003123A8">
      <w:pPr>
        <w:jc w:val="center"/>
        <w:rPr>
          <w:b/>
          <w:i/>
          <w:sz w:val="28"/>
          <w:szCs w:val="28"/>
          <w:lang w:val="uk-UA"/>
        </w:rPr>
      </w:pPr>
      <w:r w:rsidRPr="007A16B3">
        <w:rPr>
          <w:b/>
          <w:i/>
          <w:sz w:val="28"/>
          <w:szCs w:val="28"/>
          <w:lang w:val="uk-UA"/>
        </w:rPr>
        <w:t>шістнадцята сесія</w:t>
      </w:r>
      <w:bookmarkStart w:id="0" w:name="_GoBack"/>
      <w:bookmarkEnd w:id="0"/>
    </w:p>
    <w:p w:rsidR="00D92DD4" w:rsidRPr="007A16B3" w:rsidRDefault="00D92DD4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D92DD4" w:rsidRPr="003123A8" w:rsidRDefault="00D92DD4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3123A8">
        <w:rPr>
          <w:b/>
          <w:bCs/>
          <w:i/>
          <w:iCs/>
          <w:sz w:val="28"/>
          <w:szCs w:val="28"/>
          <w:lang w:val="uk-UA"/>
        </w:rPr>
        <w:t>Р і ш е н н я</w:t>
      </w:r>
    </w:p>
    <w:p w:rsidR="00D92DD4" w:rsidRPr="003123A8" w:rsidRDefault="00D92DD4" w:rsidP="003123A8">
      <w:pPr>
        <w:jc w:val="both"/>
        <w:rPr>
          <w:sz w:val="28"/>
          <w:szCs w:val="28"/>
          <w:lang w:val="uk-UA"/>
        </w:rPr>
      </w:pPr>
      <w:r w:rsidRPr="003123A8">
        <w:rPr>
          <w:b/>
          <w:bCs/>
          <w:sz w:val="28"/>
          <w:szCs w:val="28"/>
          <w:lang w:val="uk-UA"/>
        </w:rPr>
        <w:t>_______________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Pr="003123A8">
        <w:rPr>
          <w:b/>
          <w:bCs/>
          <w:sz w:val="28"/>
          <w:szCs w:val="28"/>
          <w:lang w:val="uk-UA"/>
        </w:rPr>
        <w:t xml:space="preserve"> 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№_____</w:t>
      </w:r>
    </w:p>
    <w:p w:rsidR="00D92DD4" w:rsidRPr="003123A8" w:rsidRDefault="00D92DD4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D92DD4" w:rsidRPr="003123A8" w:rsidRDefault="00D92DD4" w:rsidP="003123A8">
      <w:pPr>
        <w:shd w:val="clear" w:color="auto" w:fill="FFFFFF"/>
        <w:rPr>
          <w:b/>
          <w:bCs/>
          <w:i/>
          <w:iCs/>
          <w:sz w:val="28"/>
          <w:szCs w:val="28"/>
          <w:lang w:val="uk-UA"/>
        </w:rPr>
      </w:pPr>
    </w:p>
    <w:p w:rsidR="00D92DD4" w:rsidRDefault="00D92DD4" w:rsidP="003123A8">
      <w:pPr>
        <w:shd w:val="clear" w:color="auto" w:fill="FFFFFF"/>
        <w:rPr>
          <w:spacing w:val="-3"/>
          <w:sz w:val="28"/>
          <w:szCs w:val="28"/>
          <w:lang w:val="uk-UA"/>
        </w:rPr>
      </w:pPr>
      <w:r w:rsidRPr="003123A8">
        <w:rPr>
          <w:spacing w:val="-3"/>
          <w:sz w:val="28"/>
          <w:szCs w:val="28"/>
          <w:lang w:val="uk-UA"/>
        </w:rPr>
        <w:t xml:space="preserve">Про </w:t>
      </w:r>
      <w:r>
        <w:rPr>
          <w:spacing w:val="-3"/>
          <w:sz w:val="28"/>
          <w:szCs w:val="28"/>
          <w:lang w:val="uk-UA"/>
        </w:rPr>
        <w:t xml:space="preserve">підвищення посадових окладів </w:t>
      </w:r>
    </w:p>
    <w:p w:rsidR="00D92DD4" w:rsidRDefault="00D92DD4" w:rsidP="003123A8">
      <w:pPr>
        <w:shd w:val="clear" w:color="auto" w:fill="FFFFFF"/>
        <w:rPr>
          <w:spacing w:val="-3"/>
          <w:sz w:val="28"/>
          <w:szCs w:val="28"/>
          <w:lang w:val="uk-UA"/>
        </w:rPr>
      </w:pPr>
      <w:r>
        <w:rPr>
          <w:spacing w:val="-3"/>
          <w:sz w:val="28"/>
          <w:szCs w:val="28"/>
          <w:lang w:val="uk-UA"/>
        </w:rPr>
        <w:t xml:space="preserve">педагогічних працівників установ та </w:t>
      </w:r>
    </w:p>
    <w:p w:rsidR="00D92DD4" w:rsidRDefault="00D92DD4" w:rsidP="003123A8">
      <w:pPr>
        <w:shd w:val="clear" w:color="auto" w:fill="FFFFFF"/>
        <w:rPr>
          <w:spacing w:val="-3"/>
          <w:sz w:val="28"/>
          <w:szCs w:val="28"/>
          <w:lang w:val="uk-UA"/>
        </w:rPr>
      </w:pPr>
      <w:r>
        <w:rPr>
          <w:spacing w:val="-3"/>
          <w:sz w:val="28"/>
          <w:szCs w:val="28"/>
          <w:lang w:val="uk-UA"/>
        </w:rPr>
        <w:t xml:space="preserve">закладів освіти, які фінансуються за </w:t>
      </w:r>
    </w:p>
    <w:p w:rsidR="00D92DD4" w:rsidRDefault="00D92DD4" w:rsidP="003123A8">
      <w:pPr>
        <w:shd w:val="clear" w:color="auto" w:fill="FFFFFF"/>
        <w:rPr>
          <w:spacing w:val="-3"/>
          <w:sz w:val="28"/>
          <w:szCs w:val="28"/>
          <w:lang w:val="uk-UA"/>
        </w:rPr>
      </w:pPr>
      <w:r>
        <w:rPr>
          <w:spacing w:val="-3"/>
          <w:sz w:val="28"/>
          <w:szCs w:val="28"/>
          <w:lang w:val="uk-UA"/>
        </w:rPr>
        <w:t>рахунок місцевих бюджетів</w:t>
      </w:r>
    </w:p>
    <w:p w:rsidR="00D92DD4" w:rsidRPr="003123A8" w:rsidRDefault="00D92DD4" w:rsidP="003123A8">
      <w:pPr>
        <w:shd w:val="clear" w:color="auto" w:fill="FFFFFF"/>
        <w:rPr>
          <w:spacing w:val="-3"/>
          <w:sz w:val="28"/>
          <w:szCs w:val="28"/>
          <w:lang w:val="uk-UA"/>
        </w:rPr>
      </w:pPr>
    </w:p>
    <w:p w:rsidR="00D92DD4" w:rsidRDefault="00D92DD4" w:rsidP="00985CFA">
      <w:pPr>
        <w:shd w:val="clear" w:color="auto" w:fill="FFFFFF"/>
        <w:spacing w:line="276" w:lineRule="auto"/>
        <w:ind w:firstLine="480"/>
        <w:jc w:val="both"/>
        <w:rPr>
          <w:sz w:val="28"/>
          <w:szCs w:val="28"/>
          <w:lang w:val="uk-UA"/>
        </w:rPr>
      </w:pPr>
      <w:r w:rsidRPr="003123A8">
        <w:rPr>
          <w:spacing w:val="-3"/>
          <w:sz w:val="28"/>
          <w:szCs w:val="28"/>
          <w:lang w:val="uk-UA"/>
        </w:rPr>
        <w:t xml:space="preserve">Відповідно до статей 43, 60 </w:t>
      </w:r>
      <w:r w:rsidRPr="003123A8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>керуючись постановою Кабінету Міністрів України від 14 грудня 2016 року № 974 «Про внесення зміни у додаток 2 до постанови Кабінету Міністрів України від 30 серпня 2002 р. № 1298»</w:t>
      </w:r>
      <w:r w:rsidRPr="003123A8">
        <w:rPr>
          <w:sz w:val="28"/>
          <w:szCs w:val="28"/>
          <w:lang w:val="uk-UA"/>
        </w:rPr>
        <w:t>, Пологівська районна рада Запорізької області вирішала:</w:t>
      </w:r>
    </w:p>
    <w:p w:rsidR="00D92DD4" w:rsidRDefault="00D92DD4" w:rsidP="00985CFA">
      <w:pPr>
        <w:shd w:val="clear" w:color="auto" w:fill="FFFFFF"/>
        <w:spacing w:line="276" w:lineRule="auto"/>
        <w:ind w:firstLine="480"/>
        <w:jc w:val="both"/>
        <w:rPr>
          <w:sz w:val="28"/>
          <w:szCs w:val="28"/>
          <w:lang w:val="uk-UA"/>
        </w:rPr>
      </w:pPr>
    </w:p>
    <w:p w:rsidR="00D92DD4" w:rsidRPr="00985CFA" w:rsidRDefault="00D92DD4" w:rsidP="00C46D33">
      <w:pPr>
        <w:shd w:val="clear" w:color="auto" w:fill="FFFFFF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1.Підвищити посадові оклади педагогічних працівників установ та закладів освіти, які фінансуються за рахунок місцевих бюджетів з 01.01.2017 року.</w:t>
      </w:r>
    </w:p>
    <w:p w:rsidR="00D92DD4" w:rsidRPr="000C16D1" w:rsidRDefault="00D92DD4" w:rsidP="00985CFA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C16D1">
        <w:rPr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D92DD4" w:rsidRPr="003123A8" w:rsidRDefault="00D92DD4" w:rsidP="00985CFA">
      <w:pPr>
        <w:spacing w:line="276" w:lineRule="auto"/>
        <w:jc w:val="both"/>
        <w:rPr>
          <w:sz w:val="28"/>
          <w:szCs w:val="28"/>
          <w:lang w:val="uk-UA"/>
        </w:rPr>
      </w:pPr>
    </w:p>
    <w:p w:rsidR="00D92DD4" w:rsidRPr="003123A8" w:rsidRDefault="00D92DD4" w:rsidP="00985CFA">
      <w:pPr>
        <w:spacing w:line="276" w:lineRule="auto"/>
        <w:jc w:val="both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Голова ради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 </w:t>
      </w:r>
      <w:r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>О.П.Покутній</w:t>
      </w:r>
    </w:p>
    <w:p w:rsidR="00D92DD4" w:rsidRPr="003123A8" w:rsidRDefault="00D92DD4" w:rsidP="00985CFA">
      <w:pPr>
        <w:spacing w:line="276" w:lineRule="auto"/>
        <w:rPr>
          <w:sz w:val="28"/>
          <w:szCs w:val="28"/>
          <w:lang w:val="uk-UA"/>
        </w:rPr>
      </w:pPr>
    </w:p>
    <w:p w:rsidR="00D92DD4" w:rsidRPr="003123A8" w:rsidRDefault="00D92DD4" w:rsidP="00985CFA">
      <w:pPr>
        <w:spacing w:line="276" w:lineRule="auto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Проект підготовлений </w:t>
      </w:r>
    </w:p>
    <w:p w:rsidR="00D92DD4" w:rsidRPr="003123A8" w:rsidRDefault="00D92DD4" w:rsidP="00985CFA">
      <w:pPr>
        <w:spacing w:line="276" w:lineRule="auto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відділом освіти, молоді та спорту</w:t>
      </w:r>
    </w:p>
    <w:p w:rsidR="00D92DD4" w:rsidRPr="003123A8" w:rsidRDefault="00D92DD4" w:rsidP="00985CFA">
      <w:pPr>
        <w:spacing w:line="276" w:lineRule="auto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райдержадміністрації </w:t>
      </w:r>
    </w:p>
    <w:p w:rsidR="00D92DD4" w:rsidRPr="003123A8" w:rsidRDefault="00D92DD4" w:rsidP="00985CFA">
      <w:pPr>
        <w:spacing w:line="276" w:lineRule="auto"/>
        <w:rPr>
          <w:sz w:val="28"/>
          <w:szCs w:val="28"/>
          <w:lang w:val="uk-UA"/>
        </w:rPr>
      </w:pPr>
    </w:p>
    <w:p w:rsidR="00D92DD4" w:rsidRPr="003123A8" w:rsidRDefault="00D92DD4" w:rsidP="00985CFA">
      <w:pPr>
        <w:spacing w:line="276" w:lineRule="auto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 xml:space="preserve">Начальник відділу освіти, </w:t>
      </w:r>
    </w:p>
    <w:p w:rsidR="00D92DD4" w:rsidRDefault="00D92DD4" w:rsidP="00985CFA">
      <w:pPr>
        <w:spacing w:line="276" w:lineRule="auto"/>
        <w:rPr>
          <w:sz w:val="28"/>
          <w:szCs w:val="28"/>
          <w:lang w:val="uk-UA"/>
        </w:rPr>
      </w:pPr>
      <w:r w:rsidRPr="003123A8">
        <w:rPr>
          <w:sz w:val="28"/>
          <w:szCs w:val="28"/>
          <w:lang w:val="uk-UA"/>
        </w:rPr>
        <w:t>молоді та спорту райдержадміністрації</w:t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Pr="003123A8">
        <w:rPr>
          <w:sz w:val="28"/>
          <w:szCs w:val="28"/>
          <w:lang w:val="uk-UA"/>
        </w:rPr>
        <w:t>П.В.Капітонов</w:t>
      </w:r>
    </w:p>
    <w:p w:rsidR="00D92DD4" w:rsidRPr="003123A8" w:rsidRDefault="00D92DD4" w:rsidP="00985CFA">
      <w:pPr>
        <w:spacing w:line="276" w:lineRule="auto"/>
        <w:rPr>
          <w:sz w:val="28"/>
          <w:szCs w:val="28"/>
          <w:lang w:val="uk-UA"/>
        </w:rPr>
      </w:pPr>
    </w:p>
    <w:p w:rsidR="00D92DD4" w:rsidRPr="003123A8" w:rsidRDefault="00D92DD4" w:rsidP="00C46D33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Аркуш погодження додається</w:t>
      </w:r>
    </w:p>
    <w:sectPr w:rsidR="00D92DD4" w:rsidRPr="003123A8" w:rsidSect="00C46D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5C45"/>
    <w:multiLevelType w:val="hybridMultilevel"/>
    <w:tmpl w:val="DD78E41A"/>
    <w:lvl w:ilvl="0" w:tplc="DCEA7DBA">
      <w:start w:val="1"/>
      <w:numFmt w:val="decimal"/>
      <w:lvlText w:val="%1."/>
      <w:lvlJc w:val="left"/>
      <w:pPr>
        <w:ind w:left="123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39FC3B60"/>
    <w:multiLevelType w:val="multilevel"/>
    <w:tmpl w:val="2EB8B04C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32FB"/>
    <w:rsid w:val="000079B5"/>
    <w:rsid w:val="000B068A"/>
    <w:rsid w:val="000C0A23"/>
    <w:rsid w:val="000C16D1"/>
    <w:rsid w:val="0011165D"/>
    <w:rsid w:val="00137310"/>
    <w:rsid w:val="00190DA2"/>
    <w:rsid w:val="001A1559"/>
    <w:rsid w:val="001A6BBF"/>
    <w:rsid w:val="001A70FF"/>
    <w:rsid w:val="001E0D9C"/>
    <w:rsid w:val="001E7A04"/>
    <w:rsid w:val="002136DD"/>
    <w:rsid w:val="00230537"/>
    <w:rsid w:val="00237AF6"/>
    <w:rsid w:val="00267B68"/>
    <w:rsid w:val="00275EAF"/>
    <w:rsid w:val="002C6B62"/>
    <w:rsid w:val="002D1BC1"/>
    <w:rsid w:val="002E30F1"/>
    <w:rsid w:val="002F19DE"/>
    <w:rsid w:val="003123A8"/>
    <w:rsid w:val="003220CD"/>
    <w:rsid w:val="0032718A"/>
    <w:rsid w:val="0037702D"/>
    <w:rsid w:val="00386C25"/>
    <w:rsid w:val="003C6040"/>
    <w:rsid w:val="00407280"/>
    <w:rsid w:val="004141BE"/>
    <w:rsid w:val="0042491F"/>
    <w:rsid w:val="00456F40"/>
    <w:rsid w:val="004A52EA"/>
    <w:rsid w:val="004A7E9D"/>
    <w:rsid w:val="004C36FB"/>
    <w:rsid w:val="004D0168"/>
    <w:rsid w:val="0058403F"/>
    <w:rsid w:val="005946F3"/>
    <w:rsid w:val="005A59E2"/>
    <w:rsid w:val="005D3A7B"/>
    <w:rsid w:val="005D6467"/>
    <w:rsid w:val="006B453B"/>
    <w:rsid w:val="0073799C"/>
    <w:rsid w:val="0075054B"/>
    <w:rsid w:val="00762B5E"/>
    <w:rsid w:val="007A16B3"/>
    <w:rsid w:val="008052B1"/>
    <w:rsid w:val="00826AC6"/>
    <w:rsid w:val="00842A5F"/>
    <w:rsid w:val="00857859"/>
    <w:rsid w:val="00870C51"/>
    <w:rsid w:val="008B0162"/>
    <w:rsid w:val="008D0EDB"/>
    <w:rsid w:val="008F786E"/>
    <w:rsid w:val="009350D8"/>
    <w:rsid w:val="00937F1F"/>
    <w:rsid w:val="00943A7E"/>
    <w:rsid w:val="00957211"/>
    <w:rsid w:val="0096363D"/>
    <w:rsid w:val="00985CFA"/>
    <w:rsid w:val="00991338"/>
    <w:rsid w:val="009A3CF2"/>
    <w:rsid w:val="009A44EF"/>
    <w:rsid w:val="009D305B"/>
    <w:rsid w:val="009D3F6C"/>
    <w:rsid w:val="00A02E40"/>
    <w:rsid w:val="00A03BB2"/>
    <w:rsid w:val="00A0557B"/>
    <w:rsid w:val="00A82F6C"/>
    <w:rsid w:val="00AF5081"/>
    <w:rsid w:val="00B02CD3"/>
    <w:rsid w:val="00B16D37"/>
    <w:rsid w:val="00B23F0D"/>
    <w:rsid w:val="00B503F8"/>
    <w:rsid w:val="00B54EB3"/>
    <w:rsid w:val="00B570C2"/>
    <w:rsid w:val="00B67A5B"/>
    <w:rsid w:val="00BF469D"/>
    <w:rsid w:val="00BF550B"/>
    <w:rsid w:val="00C02FAC"/>
    <w:rsid w:val="00C4491A"/>
    <w:rsid w:val="00C46D33"/>
    <w:rsid w:val="00C828F4"/>
    <w:rsid w:val="00C97DFC"/>
    <w:rsid w:val="00CB0DEF"/>
    <w:rsid w:val="00CB1E52"/>
    <w:rsid w:val="00CB529F"/>
    <w:rsid w:val="00CC7D49"/>
    <w:rsid w:val="00CE7BA8"/>
    <w:rsid w:val="00CF618E"/>
    <w:rsid w:val="00D07B97"/>
    <w:rsid w:val="00D10D19"/>
    <w:rsid w:val="00D14F2E"/>
    <w:rsid w:val="00D92DD4"/>
    <w:rsid w:val="00DA1280"/>
    <w:rsid w:val="00DA4665"/>
    <w:rsid w:val="00E31674"/>
    <w:rsid w:val="00E50A86"/>
    <w:rsid w:val="00E758B2"/>
    <w:rsid w:val="00E93FCB"/>
    <w:rsid w:val="00E97119"/>
    <w:rsid w:val="00EA688F"/>
    <w:rsid w:val="00EF5CEE"/>
    <w:rsid w:val="00F42B46"/>
    <w:rsid w:val="00F9239E"/>
    <w:rsid w:val="00F93878"/>
    <w:rsid w:val="00FA285F"/>
    <w:rsid w:val="00FD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 w:cs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 w:cs="Times New Roman"/>
      <w:sz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424</TotalTime>
  <Pages>1</Pages>
  <Words>177</Words>
  <Characters>1012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Plevako</cp:lastModifiedBy>
  <cp:revision>15</cp:revision>
  <cp:lastPrinted>2016-08-04T07:20:00Z</cp:lastPrinted>
  <dcterms:created xsi:type="dcterms:W3CDTF">2014-10-01T12:29:00Z</dcterms:created>
  <dcterms:modified xsi:type="dcterms:W3CDTF">2017-02-03T13:14:00Z</dcterms:modified>
</cp:coreProperties>
</file>